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C260B" w14:textId="69F18CA1" w:rsidR="00822253" w:rsidRPr="00E60F75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F52493" w:rsidRPr="00F52493">
        <w:rPr>
          <w:b/>
          <w:noProof/>
          <w:color w:val="000000"/>
          <w:sz w:val="24"/>
          <w:lang w:val="de-DE"/>
        </w:rPr>
        <w:t>RP-213557</w:t>
      </w:r>
    </w:p>
    <w:p w14:paraId="1ECC5CAC" w14:textId="19E9E669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  <w:r w:rsidR="00E60F75">
        <w:rPr>
          <w:b/>
          <w:noProof/>
          <w:color w:val="000000"/>
          <w:sz w:val="24"/>
        </w:rPr>
        <w:t xml:space="preserve">                                     </w:t>
      </w:r>
      <w:r w:rsidR="00E60F75">
        <w:rPr>
          <w:b/>
          <w:noProof/>
          <w:color w:val="000000"/>
          <w:sz w:val="24"/>
        </w:rPr>
        <w:tab/>
      </w:r>
      <w:r w:rsidR="00E60F75">
        <w:rPr>
          <w:b/>
          <w:noProof/>
        </w:rPr>
        <w:t>(revision of RP-</w:t>
      </w:r>
      <w:r w:rsidR="00E60F75" w:rsidRPr="00E60F75">
        <w:rPr>
          <w:b/>
          <w:noProof/>
        </w:rPr>
        <w:t>212707</w:t>
      </w:r>
      <w:r w:rsidR="00E60F75">
        <w:rPr>
          <w:b/>
          <w:noProof/>
        </w:rPr>
        <w:t>)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3839125A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2A4E8ED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902410" w:rsidRPr="00902410">
        <w:rPr>
          <w:rFonts w:ascii="Arial" w:eastAsia="Batang" w:hAnsi="Arial" w:cs="Arial"/>
          <w:b/>
          <w:lang w:eastAsia="zh-CN"/>
        </w:rPr>
        <w:t>New SI: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1113875E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7426">
        <w:rPr>
          <w:rFonts w:ascii="Arial" w:eastAsia="Batang" w:hAnsi="Arial"/>
          <w:b/>
          <w:lang w:eastAsia="zh-CN"/>
        </w:rPr>
        <w:t>8</w:t>
      </w:r>
      <w:r w:rsidR="0061746A">
        <w:rPr>
          <w:rFonts w:ascii="Arial" w:eastAsia="Batang" w:hAnsi="Arial"/>
          <w:b/>
          <w:lang w:eastAsia="zh-CN"/>
        </w:rPr>
        <w:t>.6</w:t>
      </w:r>
      <w:r w:rsidR="00437426">
        <w:rPr>
          <w:rFonts w:ascii="Arial" w:eastAsia="Batang" w:hAnsi="Arial"/>
          <w:b/>
          <w:lang w:eastAsia="zh-CN"/>
        </w:rPr>
        <w:t>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7777777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12F3FD4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0C35078F" w14:textId="77777777" w:rsidR="00671684" w:rsidRPr="00925CAF" w:rsidRDefault="00671684" w:rsidP="00620F87">
            <w:pPr>
              <w:spacing w:after="0"/>
              <w:rPr>
                <w:i/>
                <w:lang w:val="en-US"/>
              </w:rPr>
            </w:pPr>
          </w:p>
        </w:tc>
        <w:tc>
          <w:tcPr>
            <w:tcW w:w="1134" w:type="dxa"/>
          </w:tcPr>
          <w:p w14:paraId="696FB25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7D19B90D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EDD14D1" w14:textId="5B0609E8" w:rsidR="00671684" w:rsidRPr="0040166F" w:rsidRDefault="00D613E3" w:rsidP="00234C08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 xml:space="preserve">tudy on </w:t>
            </w:r>
            <w:r w:rsidR="00B93D15">
              <w:rPr>
                <w:i/>
              </w:rPr>
              <w:t>Evolution of D</w:t>
            </w:r>
            <w:r w:rsidRPr="00D613E3">
              <w:rPr>
                <w:i/>
              </w:rPr>
              <w:t xml:space="preserve">uplex </w:t>
            </w:r>
            <w:r w:rsidR="00B93D15">
              <w:rPr>
                <w:i/>
              </w:rPr>
              <w:t>Operation</w:t>
            </w:r>
          </w:p>
        </w:tc>
        <w:tc>
          <w:tcPr>
            <w:tcW w:w="993" w:type="dxa"/>
          </w:tcPr>
          <w:p w14:paraId="627481BF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14:paraId="2AA264D7" w14:textId="77777777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14:paraId="33034786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14:paraId="1FDBBB1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011E" w14:textId="77777777" w:rsidR="007A6DE3" w:rsidRDefault="007A6DE3">
      <w:r>
        <w:separator/>
      </w:r>
    </w:p>
  </w:endnote>
  <w:endnote w:type="continuationSeparator" w:id="0">
    <w:p w14:paraId="330EF4DA" w14:textId="77777777" w:rsidR="007A6DE3" w:rsidRDefault="007A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86B92" w14:textId="77777777" w:rsidR="007A6DE3" w:rsidRDefault="007A6DE3">
      <w:r>
        <w:separator/>
      </w:r>
    </w:p>
  </w:footnote>
  <w:footnote w:type="continuationSeparator" w:id="0">
    <w:p w14:paraId="2EB8558C" w14:textId="77777777" w:rsidR="007A6DE3" w:rsidRDefault="007A6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75AC"/>
    <w:rsid w:val="00F575C7"/>
    <w:rsid w:val="00F5774F"/>
    <w:rsid w:val="00F62688"/>
    <w:rsid w:val="00F65FE2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420</TotalTime>
  <Pages>5</Pages>
  <Words>1347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Wang Fei</cp:lastModifiedBy>
  <cp:revision>55</cp:revision>
  <cp:lastPrinted>2000-02-29T03:31:00Z</cp:lastPrinted>
  <dcterms:created xsi:type="dcterms:W3CDTF">2021-10-29T12:41:00Z</dcterms:created>
  <dcterms:modified xsi:type="dcterms:W3CDTF">2021-12-09T19:21:00Z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